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9675FE" w14:textId="77777777" w:rsidR="009B5BD6" w:rsidRDefault="009B5BD6" w:rsidP="00894B47">
      <w:pPr>
        <w:tabs>
          <w:tab w:val="left" w:pos="993"/>
          <w:tab w:val="left" w:pos="1134"/>
        </w:tabs>
        <w:rPr>
          <w:rFonts w:cs="Arial"/>
        </w:rPr>
      </w:pPr>
    </w:p>
    <w:p w14:paraId="09DB0A3D" w14:textId="37B6F0FD" w:rsidR="00A1584E" w:rsidRDefault="00A1243E" w:rsidP="00A1584E">
      <w:pPr>
        <w:tabs>
          <w:tab w:val="left" w:pos="993"/>
          <w:tab w:val="left" w:pos="1134"/>
        </w:tabs>
        <w:rPr>
          <w:rFonts w:cs="Arial"/>
        </w:rPr>
      </w:pPr>
      <w:r w:rsidRPr="00096E9C">
        <w:rPr>
          <w:rFonts w:cs="Arial"/>
        </w:rPr>
        <w:t xml:space="preserve">Številka: </w:t>
      </w:r>
      <w:r w:rsidR="00623887">
        <w:rPr>
          <w:rFonts w:cs="Arial"/>
        </w:rPr>
        <w:tab/>
      </w:r>
      <w:r w:rsidR="00A1584E">
        <w:rPr>
          <w:rFonts w:cs="Arial"/>
        </w:rPr>
        <w:t>4301-</w:t>
      </w:r>
      <w:r w:rsidR="002B29B3">
        <w:rPr>
          <w:rFonts w:cs="Arial"/>
        </w:rPr>
        <w:t>00</w:t>
      </w:r>
      <w:r w:rsidR="00396ED0">
        <w:rPr>
          <w:rFonts w:cs="Arial"/>
        </w:rPr>
        <w:t>07</w:t>
      </w:r>
      <w:r w:rsidR="00103A59">
        <w:rPr>
          <w:rFonts w:cs="Arial"/>
        </w:rPr>
        <w:t>/</w:t>
      </w:r>
      <w:r w:rsidR="00A1584E">
        <w:rPr>
          <w:rFonts w:cs="Arial"/>
        </w:rPr>
        <w:t>202</w:t>
      </w:r>
      <w:r w:rsidR="00895319">
        <w:rPr>
          <w:rFonts w:cs="Arial"/>
        </w:rPr>
        <w:t>5</w:t>
      </w:r>
      <w:bookmarkStart w:id="0" w:name="_GoBack"/>
      <w:bookmarkEnd w:id="0"/>
    </w:p>
    <w:p w14:paraId="33246A0D" w14:textId="3F826E91" w:rsidR="00A1584E" w:rsidRDefault="00A1584E" w:rsidP="00A1584E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</w:t>
      </w:r>
      <w:r w:rsidR="00895319">
        <w:rPr>
          <w:rFonts w:cs="Arial"/>
        </w:rPr>
        <w:t>5</w:t>
      </w:r>
      <w:r w:rsidR="002F4BB2">
        <w:rPr>
          <w:rFonts w:cs="Arial"/>
        </w:rPr>
        <w:t>-</w:t>
      </w:r>
      <w:r w:rsidR="00780967">
        <w:rPr>
          <w:rFonts w:cs="Arial"/>
        </w:rPr>
        <w:t>223</w:t>
      </w: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307A61D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 xml:space="preserve">Podpis </w:t>
      </w:r>
      <w:r w:rsidR="008F29B0">
        <w:rPr>
          <w:rFonts w:cs="Arial"/>
        </w:rPr>
        <w:t xml:space="preserve">in žig </w:t>
      </w:r>
      <w:r>
        <w:rPr>
          <w:rFonts w:cs="Arial"/>
        </w:rPr>
        <w:t>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29731FFF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E444B9">
        <w:rPr>
          <w:rFonts w:ascii="Arial" w:hAnsi="Arial" w:cs="Arial"/>
        </w:rPr>
        <w:t>. V primeru nedelovanja sistema e-JN</w:t>
      </w:r>
      <w:r w:rsidRPr="00857AE0">
        <w:rPr>
          <w:rFonts w:ascii="Arial" w:hAnsi="Arial" w:cs="Arial"/>
        </w:rPr>
        <w:t xml:space="preserve"> </w:t>
      </w:r>
      <w:r w:rsidR="00E444B9">
        <w:rPr>
          <w:rFonts w:ascii="Arial" w:hAnsi="Arial" w:cs="Arial"/>
        </w:rPr>
        <w:t xml:space="preserve">pa lahko tudi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601E8" w14:textId="77777777" w:rsidR="007959F9" w:rsidRDefault="007959F9">
      <w:r>
        <w:separator/>
      </w:r>
    </w:p>
  </w:endnote>
  <w:endnote w:type="continuationSeparator" w:id="0">
    <w:p w14:paraId="6004A2C6" w14:textId="77777777" w:rsidR="007959F9" w:rsidRDefault="00795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61996CB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6146A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6146A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69C7EB3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B29B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B29B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82D31E" w14:textId="77777777" w:rsidR="007959F9" w:rsidRDefault="007959F9">
      <w:r>
        <w:separator/>
      </w:r>
    </w:p>
  </w:footnote>
  <w:footnote w:type="continuationSeparator" w:id="0">
    <w:p w14:paraId="28E21D60" w14:textId="77777777" w:rsidR="007959F9" w:rsidRDefault="00795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6376A1AB" w:rsidR="00C0552D" w:rsidRPr="00BF26B9" w:rsidRDefault="00BF26B9" w:rsidP="00C77CA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1403F">
            <w:rPr>
              <w:rFonts w:cs="Arial"/>
              <w:color w:val="000000"/>
              <w:sz w:val="16"/>
              <w:szCs w:val="16"/>
            </w:rPr>
            <w:t>–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1403F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071CD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304D"/>
    <w:rsid w:val="000576FB"/>
    <w:rsid w:val="00057ED9"/>
    <w:rsid w:val="000767AC"/>
    <w:rsid w:val="0008519A"/>
    <w:rsid w:val="00085DE3"/>
    <w:rsid w:val="00086458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03A59"/>
    <w:rsid w:val="00114401"/>
    <w:rsid w:val="0012533E"/>
    <w:rsid w:val="001314C1"/>
    <w:rsid w:val="001352C1"/>
    <w:rsid w:val="001352EE"/>
    <w:rsid w:val="0013649C"/>
    <w:rsid w:val="0014021F"/>
    <w:rsid w:val="00166414"/>
    <w:rsid w:val="0017296F"/>
    <w:rsid w:val="00174BFE"/>
    <w:rsid w:val="00183318"/>
    <w:rsid w:val="001A192F"/>
    <w:rsid w:val="001A7BD0"/>
    <w:rsid w:val="001C17D9"/>
    <w:rsid w:val="001C3750"/>
    <w:rsid w:val="001D16E0"/>
    <w:rsid w:val="001D694D"/>
    <w:rsid w:val="001F6F0F"/>
    <w:rsid w:val="0020233B"/>
    <w:rsid w:val="00207B19"/>
    <w:rsid w:val="0021403F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29B3"/>
    <w:rsid w:val="002B4BB3"/>
    <w:rsid w:val="002D6A3C"/>
    <w:rsid w:val="002E1329"/>
    <w:rsid w:val="002E2FD3"/>
    <w:rsid w:val="002E6B63"/>
    <w:rsid w:val="002F0041"/>
    <w:rsid w:val="002F4A61"/>
    <w:rsid w:val="002F4BB2"/>
    <w:rsid w:val="002F68A9"/>
    <w:rsid w:val="00301033"/>
    <w:rsid w:val="00301589"/>
    <w:rsid w:val="00315EE6"/>
    <w:rsid w:val="00325D8B"/>
    <w:rsid w:val="00326834"/>
    <w:rsid w:val="00345FDE"/>
    <w:rsid w:val="0035043A"/>
    <w:rsid w:val="003550FA"/>
    <w:rsid w:val="00360E14"/>
    <w:rsid w:val="00367250"/>
    <w:rsid w:val="00370866"/>
    <w:rsid w:val="0037231D"/>
    <w:rsid w:val="00396ED0"/>
    <w:rsid w:val="003B36FC"/>
    <w:rsid w:val="003C0B6A"/>
    <w:rsid w:val="003C485B"/>
    <w:rsid w:val="003C725A"/>
    <w:rsid w:val="003D1272"/>
    <w:rsid w:val="003E4CFC"/>
    <w:rsid w:val="003E5C55"/>
    <w:rsid w:val="003F0DE7"/>
    <w:rsid w:val="003F4DE6"/>
    <w:rsid w:val="00406373"/>
    <w:rsid w:val="00412B3B"/>
    <w:rsid w:val="0043532D"/>
    <w:rsid w:val="004422F8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C2D65"/>
    <w:rsid w:val="004D6B75"/>
    <w:rsid w:val="004E38DD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2388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18BC"/>
    <w:rsid w:val="007033C0"/>
    <w:rsid w:val="007055A3"/>
    <w:rsid w:val="00727A84"/>
    <w:rsid w:val="00731771"/>
    <w:rsid w:val="007345D8"/>
    <w:rsid w:val="00741DF3"/>
    <w:rsid w:val="00743912"/>
    <w:rsid w:val="00764F24"/>
    <w:rsid w:val="00767A5A"/>
    <w:rsid w:val="007769C7"/>
    <w:rsid w:val="00780396"/>
    <w:rsid w:val="00780967"/>
    <w:rsid w:val="00781A06"/>
    <w:rsid w:val="0078319E"/>
    <w:rsid w:val="00783525"/>
    <w:rsid w:val="007837A8"/>
    <w:rsid w:val="00793BBC"/>
    <w:rsid w:val="007959F9"/>
    <w:rsid w:val="007C2BB5"/>
    <w:rsid w:val="007D241A"/>
    <w:rsid w:val="007D302C"/>
    <w:rsid w:val="007D4174"/>
    <w:rsid w:val="007D6A2A"/>
    <w:rsid w:val="007E0866"/>
    <w:rsid w:val="007E0C51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319"/>
    <w:rsid w:val="00895F3B"/>
    <w:rsid w:val="008A757F"/>
    <w:rsid w:val="008B25C9"/>
    <w:rsid w:val="008C2AC2"/>
    <w:rsid w:val="008D6DCE"/>
    <w:rsid w:val="008E64FA"/>
    <w:rsid w:val="008F29B0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9607A"/>
    <w:rsid w:val="009A46DA"/>
    <w:rsid w:val="009A4C79"/>
    <w:rsid w:val="009B041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0865"/>
    <w:rsid w:val="00A04B00"/>
    <w:rsid w:val="00A1243E"/>
    <w:rsid w:val="00A1445A"/>
    <w:rsid w:val="00A1584E"/>
    <w:rsid w:val="00A22650"/>
    <w:rsid w:val="00A3063E"/>
    <w:rsid w:val="00A33BE0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22C2"/>
    <w:rsid w:val="00B9309E"/>
    <w:rsid w:val="00B930C3"/>
    <w:rsid w:val="00BA2C4A"/>
    <w:rsid w:val="00BB3939"/>
    <w:rsid w:val="00BC00ED"/>
    <w:rsid w:val="00BC2412"/>
    <w:rsid w:val="00BC29DD"/>
    <w:rsid w:val="00BD0C5B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68BF"/>
    <w:rsid w:val="00C565DD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473A8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444B9"/>
    <w:rsid w:val="00E550C0"/>
    <w:rsid w:val="00E6146A"/>
    <w:rsid w:val="00E61921"/>
    <w:rsid w:val="00E676C3"/>
    <w:rsid w:val="00E749F2"/>
    <w:rsid w:val="00E810D9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16216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21403F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7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DF6277D-2A7A-4DDE-8F81-C8C65705137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BD4A843D-B0A7-48A5-9C96-9B6836C319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2C9E12-CBF9-4A79-A374-1CBAC1924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176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25</cp:revision>
  <cp:lastPrinted>2025-07-24T07:40:00Z</cp:lastPrinted>
  <dcterms:created xsi:type="dcterms:W3CDTF">2015-02-19T08:08:00Z</dcterms:created>
  <dcterms:modified xsi:type="dcterms:W3CDTF">2025-07-24T07:40:00Z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